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0B21E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025E0D3B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6D2E4C4D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243204D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2DF04EA6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9A2C85">
        <w:rPr>
          <w:rFonts w:ascii="Times New Roman" w:hAnsi="Times New Roman"/>
          <w:smallCaps/>
          <w:noProof/>
          <w:sz w:val="20"/>
        </w:rPr>
        <w:t>12 August,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77060606" w14:textId="77777777" w:rsidR="000C78CB" w:rsidRPr="00B11FBE" w:rsidRDefault="000C78CB" w:rsidP="00F2602A">
      <w:pPr>
        <w:rPr>
          <w:rFonts w:ascii="Times New Roman" w:hAnsi="Times New Roman"/>
          <w:szCs w:val="24"/>
        </w:rPr>
      </w:pPr>
    </w:p>
    <w:p w14:paraId="3D221E93" w14:textId="77777777" w:rsidR="00177998" w:rsidRPr="000C78CB" w:rsidRDefault="009A2C85" w:rsidP="001C1F65">
      <w:pPr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U.S. Citizenship &amp; Immigration Services</w:t>
      </w:r>
    </w:p>
    <w:p w14:paraId="60FBB3C2" w14:textId="77777777" w:rsidR="009A2C85" w:rsidRPr="000C78CB" w:rsidRDefault="009A2C85" w:rsidP="001C1F65">
      <w:pPr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P.O. Box 21251</w:t>
      </w:r>
    </w:p>
    <w:p w14:paraId="332C08D2" w14:textId="77777777" w:rsidR="009A2C85" w:rsidRPr="000C78CB" w:rsidRDefault="009A2C85" w:rsidP="001C1F65">
      <w:pPr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Phoenix, AZ  85036</w:t>
      </w:r>
    </w:p>
    <w:p w14:paraId="3B5B36FB" w14:textId="77777777" w:rsidR="009A2C85" w:rsidRPr="000C78CB" w:rsidRDefault="009A2C85" w:rsidP="001C1F65">
      <w:pPr>
        <w:rPr>
          <w:rFonts w:ascii="Times New Roman" w:hAnsi="Times New Roman"/>
          <w:sz w:val="23"/>
          <w:szCs w:val="23"/>
        </w:rPr>
      </w:pPr>
    </w:p>
    <w:p w14:paraId="35591B18" w14:textId="77777777" w:rsidR="009A2C85" w:rsidRPr="000C78CB" w:rsidRDefault="009A2C85" w:rsidP="001C1F65">
      <w:pPr>
        <w:rPr>
          <w:rFonts w:ascii="Times New Roman" w:hAnsi="Times New Roman"/>
          <w:b/>
          <w:sz w:val="23"/>
          <w:szCs w:val="23"/>
        </w:rPr>
      </w:pPr>
      <w:r w:rsidRPr="000C78CB">
        <w:rPr>
          <w:rFonts w:ascii="Times New Roman" w:hAnsi="Times New Roman"/>
          <w:b/>
          <w:sz w:val="23"/>
          <w:szCs w:val="23"/>
        </w:rPr>
        <w:t>Re:</w:t>
      </w:r>
      <w:r w:rsidRPr="000C78CB">
        <w:rPr>
          <w:rFonts w:ascii="Times New Roman" w:hAnsi="Times New Roman"/>
          <w:b/>
          <w:sz w:val="23"/>
          <w:szCs w:val="23"/>
        </w:rPr>
        <w:tab/>
      </w:r>
      <w:proofErr w:type="gramStart"/>
      <w:r w:rsidRPr="000C78CB">
        <w:rPr>
          <w:rFonts w:ascii="Times New Roman" w:hAnsi="Times New Roman"/>
          <w:b/>
          <w:sz w:val="23"/>
          <w:szCs w:val="23"/>
        </w:rPr>
        <w:t>Alien</w:t>
      </w:r>
      <w:r w:rsidRPr="000C78CB">
        <w:rPr>
          <w:rFonts w:ascii="Times New Roman" w:hAnsi="Times New Roman"/>
          <w:b/>
          <w:sz w:val="23"/>
          <w:szCs w:val="23"/>
        </w:rPr>
        <w:tab/>
      </w:r>
      <w:r w:rsidRPr="000C78CB">
        <w:rPr>
          <w:rFonts w:ascii="Times New Roman" w:hAnsi="Times New Roman"/>
          <w:b/>
          <w:sz w:val="23"/>
          <w:szCs w:val="23"/>
        </w:rPr>
        <w:tab/>
        <w:t>:</w:t>
      </w:r>
      <w:proofErr w:type="gramEnd"/>
      <w:r w:rsidRPr="000C78CB">
        <w:rPr>
          <w:rFonts w:ascii="Times New Roman" w:hAnsi="Times New Roman"/>
          <w:b/>
          <w:sz w:val="23"/>
          <w:szCs w:val="23"/>
        </w:rPr>
        <w:tab/>
        <w:t xml:space="preserve">Monica Regina Clements </w:t>
      </w:r>
    </w:p>
    <w:p w14:paraId="36712E61" w14:textId="77777777" w:rsidR="009A2C85" w:rsidRPr="000C78CB" w:rsidRDefault="009A2C85" w:rsidP="009A2C85">
      <w:pPr>
        <w:ind w:left="2160" w:firstLine="720"/>
        <w:rPr>
          <w:rFonts w:ascii="Times New Roman" w:hAnsi="Times New Roman"/>
          <w:b/>
          <w:sz w:val="23"/>
          <w:szCs w:val="23"/>
        </w:rPr>
      </w:pPr>
      <w:proofErr w:type="gramStart"/>
      <w:r w:rsidRPr="000C78CB">
        <w:rPr>
          <w:rFonts w:ascii="Times New Roman" w:hAnsi="Times New Roman"/>
          <w:b/>
          <w:sz w:val="23"/>
          <w:szCs w:val="23"/>
        </w:rPr>
        <w:t>a</w:t>
      </w:r>
      <w:proofErr w:type="gramEnd"/>
      <w:r w:rsidRPr="000C78CB">
        <w:rPr>
          <w:rFonts w:ascii="Times New Roman" w:hAnsi="Times New Roman"/>
          <w:b/>
          <w:sz w:val="23"/>
          <w:szCs w:val="23"/>
        </w:rPr>
        <w:t xml:space="preserve">/k/a Monica Regina Da Rocha </w:t>
      </w:r>
      <w:proofErr w:type="spellStart"/>
      <w:r w:rsidRPr="000C78CB">
        <w:rPr>
          <w:rFonts w:ascii="Times New Roman" w:hAnsi="Times New Roman"/>
          <w:b/>
          <w:sz w:val="23"/>
          <w:szCs w:val="23"/>
        </w:rPr>
        <w:t>Fernandes</w:t>
      </w:r>
      <w:proofErr w:type="spellEnd"/>
    </w:p>
    <w:p w14:paraId="2F0CFDBB" w14:textId="77777777" w:rsidR="009A2C85" w:rsidRPr="000C78CB" w:rsidRDefault="009A2C85" w:rsidP="009A2C85">
      <w:pPr>
        <w:rPr>
          <w:rFonts w:ascii="Times New Roman" w:hAnsi="Times New Roman"/>
          <w:b/>
          <w:sz w:val="23"/>
          <w:szCs w:val="23"/>
        </w:rPr>
      </w:pPr>
      <w:r w:rsidRPr="000C78CB">
        <w:rPr>
          <w:rFonts w:ascii="Times New Roman" w:hAnsi="Times New Roman"/>
          <w:b/>
          <w:sz w:val="23"/>
          <w:szCs w:val="23"/>
        </w:rPr>
        <w:tab/>
        <w:t>A-</w:t>
      </w:r>
      <w:proofErr w:type="gramStart"/>
      <w:r w:rsidRPr="000C78CB">
        <w:rPr>
          <w:rFonts w:ascii="Times New Roman" w:hAnsi="Times New Roman"/>
          <w:b/>
          <w:sz w:val="23"/>
          <w:szCs w:val="23"/>
        </w:rPr>
        <w:t>Number</w:t>
      </w:r>
      <w:r w:rsidRPr="000C78CB">
        <w:rPr>
          <w:rFonts w:ascii="Times New Roman" w:hAnsi="Times New Roman"/>
          <w:b/>
          <w:sz w:val="23"/>
          <w:szCs w:val="23"/>
        </w:rPr>
        <w:tab/>
        <w:t>:</w:t>
      </w:r>
      <w:proofErr w:type="gramEnd"/>
      <w:r w:rsidRPr="000C78CB">
        <w:rPr>
          <w:rFonts w:ascii="Times New Roman" w:hAnsi="Times New Roman"/>
          <w:b/>
          <w:sz w:val="23"/>
          <w:szCs w:val="23"/>
        </w:rPr>
        <w:tab/>
        <w:t>A-029-113-703</w:t>
      </w:r>
    </w:p>
    <w:p w14:paraId="206EB525" w14:textId="77777777" w:rsidR="009A2C85" w:rsidRPr="000C78CB" w:rsidRDefault="009A2C85" w:rsidP="009A2C85">
      <w:pPr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b/>
          <w:sz w:val="23"/>
          <w:szCs w:val="23"/>
        </w:rPr>
        <w:tab/>
      </w:r>
      <w:proofErr w:type="gramStart"/>
      <w:r w:rsidRPr="000C78CB">
        <w:rPr>
          <w:rFonts w:ascii="Times New Roman" w:hAnsi="Times New Roman"/>
          <w:b/>
          <w:sz w:val="23"/>
          <w:szCs w:val="23"/>
        </w:rPr>
        <w:t>Form</w:t>
      </w:r>
      <w:r w:rsidRPr="000C78CB">
        <w:rPr>
          <w:rFonts w:ascii="Times New Roman" w:hAnsi="Times New Roman"/>
          <w:b/>
          <w:sz w:val="23"/>
          <w:szCs w:val="23"/>
        </w:rPr>
        <w:tab/>
      </w:r>
      <w:r w:rsidRPr="000C78CB">
        <w:rPr>
          <w:rFonts w:ascii="Times New Roman" w:hAnsi="Times New Roman"/>
          <w:b/>
          <w:sz w:val="23"/>
          <w:szCs w:val="23"/>
        </w:rPr>
        <w:tab/>
        <w:t>:</w:t>
      </w:r>
      <w:proofErr w:type="gramEnd"/>
      <w:r w:rsidRPr="000C78CB">
        <w:rPr>
          <w:rFonts w:ascii="Times New Roman" w:hAnsi="Times New Roman"/>
          <w:b/>
          <w:sz w:val="23"/>
          <w:szCs w:val="23"/>
        </w:rPr>
        <w:tab/>
        <w:t>N-400, Application for Naturalization</w:t>
      </w:r>
    </w:p>
    <w:p w14:paraId="5228077C" w14:textId="77777777" w:rsidR="009A2C85" w:rsidRPr="000C78CB" w:rsidRDefault="009A2C85" w:rsidP="009A2C85">
      <w:pPr>
        <w:rPr>
          <w:rFonts w:ascii="Times New Roman" w:hAnsi="Times New Roman"/>
          <w:sz w:val="23"/>
          <w:szCs w:val="23"/>
        </w:rPr>
      </w:pPr>
    </w:p>
    <w:p w14:paraId="64B3FEFB" w14:textId="77777777" w:rsidR="009A2C85" w:rsidRPr="000C78CB" w:rsidRDefault="009A2C85" w:rsidP="009A2C85">
      <w:pPr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Dear Reviewing Officer:</w:t>
      </w:r>
    </w:p>
    <w:p w14:paraId="6849C257" w14:textId="77777777" w:rsidR="009A2C85" w:rsidRPr="000C78CB" w:rsidRDefault="009A2C85" w:rsidP="009A2C85">
      <w:pPr>
        <w:rPr>
          <w:rFonts w:ascii="Times New Roman" w:hAnsi="Times New Roman"/>
          <w:sz w:val="23"/>
          <w:szCs w:val="23"/>
        </w:rPr>
      </w:pPr>
    </w:p>
    <w:p w14:paraId="70B177AB" w14:textId="77777777" w:rsidR="009A2C85" w:rsidRPr="000C78CB" w:rsidRDefault="009A2C85" w:rsidP="009A2C85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Our office represents Ms. Monica Regina Clements with regard to her application for naturalization.  Enclosed please find the following for your review and consideration of Ms. Clements’ application:</w:t>
      </w:r>
    </w:p>
    <w:p w14:paraId="6348C2D2" w14:textId="77777777" w:rsidR="009A2C85" w:rsidRPr="000C78CB" w:rsidRDefault="009A2C85" w:rsidP="009A2C85">
      <w:pPr>
        <w:jc w:val="both"/>
        <w:rPr>
          <w:rFonts w:ascii="Times New Roman" w:hAnsi="Times New Roman"/>
          <w:sz w:val="23"/>
          <w:szCs w:val="23"/>
        </w:rPr>
      </w:pPr>
    </w:p>
    <w:p w14:paraId="7966DB1C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G-28, Notice of Entry of Appearance as Attorney</w:t>
      </w:r>
    </w:p>
    <w:p w14:paraId="79F0C5CB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N-400, Application for Naturalization</w:t>
      </w:r>
    </w:p>
    <w:p w14:paraId="24E0EA12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Permanent Resident Card</w:t>
      </w:r>
    </w:p>
    <w:p w14:paraId="6380689D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Birth Certificate with translation</w:t>
      </w:r>
    </w:p>
    <w:p w14:paraId="503A3217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Washington State Driver License</w:t>
      </w:r>
    </w:p>
    <w:p w14:paraId="63A07B23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Social Security Card</w:t>
      </w:r>
    </w:p>
    <w:p w14:paraId="1EA0E54E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Passport(s)</w:t>
      </w:r>
    </w:p>
    <w:p w14:paraId="1D8990EB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Birth Certificates – Children</w:t>
      </w:r>
    </w:p>
    <w:p w14:paraId="418947F6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Letters of Recommendation</w:t>
      </w:r>
    </w:p>
    <w:p w14:paraId="4A9A71DF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Check No. 1239 in the amount of $680, which represents the filing fee in this matter</w:t>
      </w:r>
    </w:p>
    <w:p w14:paraId="220F591F" w14:textId="77777777" w:rsidR="009A2C85" w:rsidRPr="000C78CB" w:rsidRDefault="009A2C85" w:rsidP="009A2C8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Two (2) Passport Photos</w:t>
      </w:r>
    </w:p>
    <w:p w14:paraId="41DABD53" w14:textId="77777777" w:rsidR="009A2C85" w:rsidRPr="000C78CB" w:rsidRDefault="009A2C85" w:rsidP="009A2C85">
      <w:pPr>
        <w:jc w:val="both"/>
        <w:rPr>
          <w:rFonts w:ascii="Times New Roman" w:hAnsi="Times New Roman"/>
          <w:sz w:val="23"/>
          <w:szCs w:val="23"/>
        </w:rPr>
      </w:pPr>
    </w:p>
    <w:p w14:paraId="7F9DE26E" w14:textId="77777777" w:rsidR="000C78CB" w:rsidRPr="000C78CB" w:rsidRDefault="000C78CB" w:rsidP="000C78CB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Copies of documents submitted are exact photocopies of unaltered original documents.  We understand that we may be required to submit original documents to an Immigration or Consular Office at a later date.</w:t>
      </w:r>
    </w:p>
    <w:p w14:paraId="67048886" w14:textId="77777777" w:rsidR="000C78CB" w:rsidRPr="000C78CB" w:rsidRDefault="000C78CB" w:rsidP="000C78CB">
      <w:pPr>
        <w:jc w:val="both"/>
        <w:rPr>
          <w:rFonts w:ascii="Times New Roman" w:hAnsi="Times New Roman"/>
          <w:sz w:val="23"/>
          <w:szCs w:val="23"/>
        </w:rPr>
      </w:pPr>
    </w:p>
    <w:p w14:paraId="33F6728B" w14:textId="77777777" w:rsidR="000C78CB" w:rsidRPr="000C78CB" w:rsidRDefault="000C78CB" w:rsidP="000C78CB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If you have any questions or need additional information, plea</w:t>
      </w:r>
      <w:r w:rsidRPr="000C78CB">
        <w:rPr>
          <w:rFonts w:ascii="Times New Roman" w:hAnsi="Times New Roman"/>
          <w:sz w:val="23"/>
          <w:szCs w:val="23"/>
        </w:rPr>
        <w:t>se do not hesitate to contact our office</w:t>
      </w:r>
      <w:r w:rsidRPr="000C78CB">
        <w:rPr>
          <w:rFonts w:ascii="Times New Roman" w:hAnsi="Times New Roman"/>
          <w:sz w:val="23"/>
          <w:szCs w:val="23"/>
        </w:rPr>
        <w:t>.</w:t>
      </w:r>
    </w:p>
    <w:p w14:paraId="10950DA0" w14:textId="77777777" w:rsidR="000C78CB" w:rsidRPr="000C78CB" w:rsidRDefault="000C78CB" w:rsidP="000C78CB">
      <w:pPr>
        <w:jc w:val="both"/>
        <w:rPr>
          <w:rFonts w:ascii="Times New Roman" w:hAnsi="Times New Roman"/>
          <w:sz w:val="23"/>
          <w:szCs w:val="23"/>
        </w:rPr>
      </w:pPr>
    </w:p>
    <w:p w14:paraId="41385F68" w14:textId="77777777" w:rsidR="000C78CB" w:rsidRPr="000C78CB" w:rsidRDefault="000C78CB" w:rsidP="000C78CB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Thank you for your consideration.</w:t>
      </w:r>
    </w:p>
    <w:p w14:paraId="2AB10009" w14:textId="77777777" w:rsidR="009A2C85" w:rsidRPr="000C78CB" w:rsidRDefault="009A2C85" w:rsidP="009A2C85">
      <w:pPr>
        <w:jc w:val="both"/>
        <w:rPr>
          <w:rFonts w:ascii="Times New Roman" w:hAnsi="Times New Roman"/>
          <w:sz w:val="23"/>
          <w:szCs w:val="23"/>
        </w:rPr>
      </w:pPr>
    </w:p>
    <w:p w14:paraId="635B1848" w14:textId="77777777" w:rsidR="000C78CB" w:rsidRPr="000C78CB" w:rsidRDefault="000C78CB" w:rsidP="009A2C85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Sincerely,</w:t>
      </w:r>
    </w:p>
    <w:p w14:paraId="38BF7925" w14:textId="77777777" w:rsidR="000C78CB" w:rsidRPr="000C78CB" w:rsidRDefault="000C78CB" w:rsidP="009A2C85">
      <w:pPr>
        <w:jc w:val="both"/>
        <w:rPr>
          <w:rFonts w:ascii="Times New Roman" w:hAnsi="Times New Roman"/>
          <w:sz w:val="23"/>
          <w:szCs w:val="23"/>
        </w:rPr>
      </w:pPr>
    </w:p>
    <w:p w14:paraId="24974501" w14:textId="77777777" w:rsidR="000C78CB" w:rsidRPr="000C78CB" w:rsidRDefault="000C78CB" w:rsidP="009A2C85">
      <w:pPr>
        <w:jc w:val="both"/>
        <w:rPr>
          <w:rFonts w:ascii="Times New Roman" w:hAnsi="Times New Roman"/>
          <w:sz w:val="23"/>
          <w:szCs w:val="23"/>
        </w:rPr>
      </w:pPr>
    </w:p>
    <w:p w14:paraId="5A3EF28E" w14:textId="77777777" w:rsidR="000C78CB" w:rsidRPr="000C78CB" w:rsidRDefault="000C78CB" w:rsidP="009A2C85">
      <w:pPr>
        <w:jc w:val="both"/>
        <w:rPr>
          <w:rFonts w:ascii="Times New Roman" w:hAnsi="Times New Roman"/>
          <w:sz w:val="23"/>
          <w:szCs w:val="23"/>
        </w:rPr>
      </w:pPr>
      <w:r w:rsidRPr="000C78CB">
        <w:rPr>
          <w:rFonts w:ascii="Times New Roman" w:hAnsi="Times New Roman"/>
          <w:sz w:val="23"/>
          <w:szCs w:val="23"/>
        </w:rPr>
        <w:t>Christine Phillips</w:t>
      </w:r>
    </w:p>
    <w:p w14:paraId="3BEC1E75" w14:textId="77777777" w:rsidR="000C78CB" w:rsidRPr="000C78CB" w:rsidRDefault="000C78CB" w:rsidP="009A2C85">
      <w:pPr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0C78CB">
        <w:rPr>
          <w:rFonts w:ascii="Times New Roman" w:hAnsi="Times New Roman"/>
          <w:sz w:val="18"/>
          <w:szCs w:val="18"/>
        </w:rPr>
        <w:t>cc:</w:t>
      </w:r>
      <w:r w:rsidRPr="000C78CB">
        <w:rPr>
          <w:rFonts w:ascii="Times New Roman" w:hAnsi="Times New Roman"/>
          <w:sz w:val="18"/>
          <w:szCs w:val="18"/>
        </w:rPr>
        <w:tab/>
        <w:t>Ms. Monica Clements</w:t>
      </w:r>
    </w:p>
    <w:p w14:paraId="6C59456B" w14:textId="77777777" w:rsidR="000C78CB" w:rsidRPr="000C78CB" w:rsidRDefault="000C78CB" w:rsidP="009A2C85">
      <w:pPr>
        <w:jc w:val="both"/>
        <w:rPr>
          <w:rFonts w:ascii="Times New Roman" w:hAnsi="Times New Roman"/>
          <w:sz w:val="18"/>
          <w:szCs w:val="18"/>
        </w:rPr>
      </w:pPr>
      <w:r w:rsidRPr="000C78CB">
        <w:rPr>
          <w:rFonts w:ascii="Times New Roman" w:hAnsi="Times New Roman"/>
          <w:sz w:val="18"/>
          <w:szCs w:val="18"/>
        </w:rPr>
        <w:t>Enclosures</w:t>
      </w:r>
    </w:p>
    <w:sectPr w:rsidR="000C78CB" w:rsidRPr="000C78CB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CAD67" w14:textId="77777777" w:rsidR="009A2C85" w:rsidRDefault="009A2C85">
      <w:r>
        <w:separator/>
      </w:r>
    </w:p>
  </w:endnote>
  <w:endnote w:type="continuationSeparator" w:id="0">
    <w:p w14:paraId="55DF996B" w14:textId="77777777" w:rsidR="009A2C85" w:rsidRDefault="009A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74565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511E1878" w14:textId="77777777" w:rsidR="00A53D73" w:rsidRDefault="00A53D73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</w:t>
    </w:r>
    <w:r w:rsidR="00177998">
      <w:rPr>
        <w:rFonts w:ascii="Garamond" w:hAnsi="Garamond"/>
        <w:b/>
        <w:i/>
        <w:sz w:val="18"/>
      </w:rPr>
      <w:t xml:space="preserve"> SE 2</w:t>
    </w:r>
    <w:r>
      <w:rPr>
        <w:rFonts w:ascii="Garamond" w:hAnsi="Garamond"/>
        <w:b/>
        <w:i/>
        <w:sz w:val="18"/>
      </w:rPr>
      <w:t>8</w:t>
    </w:r>
    <w:r w:rsidR="00177998" w:rsidRPr="000305AC">
      <w:rPr>
        <w:rFonts w:ascii="Garamond" w:hAnsi="Garamond"/>
        <w:b/>
        <w:i/>
        <w:sz w:val="18"/>
        <w:vertAlign w:val="superscript"/>
      </w:rPr>
      <w:t>th</w:t>
    </w:r>
    <w:r w:rsidR="00177998">
      <w:rPr>
        <w:rFonts w:ascii="Garamond" w:hAnsi="Garamond"/>
        <w:b/>
        <w:i/>
        <w:sz w:val="18"/>
      </w:rPr>
      <w:t xml:space="preserve"> Street </w:t>
    </w:r>
    <w:r w:rsidR="00B14164">
      <w:rPr>
        <w:rFonts w:ascii="Garamond" w:hAnsi="Garamond"/>
        <w:b/>
        <w:i/>
        <w:sz w:val="18"/>
      </w:rPr>
      <w:t xml:space="preserve">   </w:t>
    </w:r>
    <w:r>
      <w:rPr>
        <w:rFonts w:ascii="Garamond" w:hAnsi="Garamond"/>
        <w:b/>
        <w:i/>
        <w:sz w:val="18"/>
      </w:rPr>
      <w:t>Suite 500</w:t>
    </w:r>
  </w:p>
  <w:p w14:paraId="0A9D9933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5B0AF8B1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</w:t>
    </w:r>
    <w:r w:rsidR="00B14164">
      <w:rPr>
        <w:rFonts w:ascii="Garamond" w:hAnsi="Garamond"/>
        <w:b/>
        <w:i/>
        <w:sz w:val="18"/>
      </w:rPr>
      <w:t xml:space="preserve">   206.770.7215</w:t>
    </w:r>
    <w:proofErr w:type="gramEnd"/>
    <w:r w:rsidR="00B14164">
      <w:rPr>
        <w:rFonts w:ascii="Garamond" w:hAnsi="Garamond"/>
        <w:b/>
        <w:i/>
        <w:sz w:val="18"/>
      </w:rPr>
      <w:t xml:space="preserve"> (fax)</w:t>
    </w:r>
  </w:p>
  <w:p w14:paraId="4EF37CDC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6E09E69A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CE08441" w14:textId="77777777" w:rsidR="00177998" w:rsidRDefault="002D2C9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64D7F" wp14:editId="44D7B284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84055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0C78C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65F8B034" w14:textId="77777777"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9A2C85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Document3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108CA4FE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21E84055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0C78C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65F8B034" w14:textId="77777777"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9A2C85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Document3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108CA4FE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1C3E7114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90EAF" w14:textId="77777777" w:rsidR="009A2C85" w:rsidRDefault="009A2C85">
      <w:r>
        <w:separator/>
      </w:r>
    </w:p>
  </w:footnote>
  <w:footnote w:type="continuationSeparator" w:id="0">
    <w:p w14:paraId="745B0D47" w14:textId="77777777" w:rsidR="009A2C85" w:rsidRDefault="009A2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969FB"/>
    <w:multiLevelType w:val="hybridMultilevel"/>
    <w:tmpl w:val="124E8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85"/>
    <w:rsid w:val="000305AC"/>
    <w:rsid w:val="000A229B"/>
    <w:rsid w:val="000C78CB"/>
    <w:rsid w:val="00177998"/>
    <w:rsid w:val="001A784D"/>
    <w:rsid w:val="001C1F65"/>
    <w:rsid w:val="002D2C95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95749E"/>
    <w:rsid w:val="009A2C85"/>
    <w:rsid w:val="009B1544"/>
    <w:rsid w:val="00A53D73"/>
    <w:rsid w:val="00A87614"/>
    <w:rsid w:val="00A97A98"/>
    <w:rsid w:val="00B11FBE"/>
    <w:rsid w:val="00B1416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2D47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A2C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9A2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Pessoa:Users:Pessoa:Desktop: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7</TotalTime>
  <Pages>1</Pages>
  <Words>197</Words>
  <Characters>1124</Characters>
  <Application>Microsoft Macintosh Word</Application>
  <DocSecurity>0</DocSecurity>
  <Lines>9</Lines>
  <Paragraphs>2</Paragraphs>
  <ScaleCrop>false</ScaleCrop>
  <Company>Le Homme Sans Peur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Ann Phillips</cp:lastModifiedBy>
  <cp:revision>2</cp:revision>
  <cp:lastPrinted>2010-09-04T03:20:00Z</cp:lastPrinted>
  <dcterms:created xsi:type="dcterms:W3CDTF">2013-08-13T00:29:00Z</dcterms:created>
  <dcterms:modified xsi:type="dcterms:W3CDTF">2013-08-13T00:46:00Z</dcterms:modified>
</cp:coreProperties>
</file>